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14258" w14:textId="77777777" w:rsidR="009F42FB" w:rsidRPr="004B279D" w:rsidRDefault="009F42FB" w:rsidP="009F42FB">
      <w:pPr>
        <w:pStyle w:val="NoSpacing"/>
      </w:pPr>
      <w:r w:rsidRPr="004B279D">
        <w:rPr>
          <w:u w:val="single"/>
        </w:rPr>
        <w:t>John DADE</w:t>
      </w:r>
      <w:r w:rsidRPr="004B279D">
        <w:t xml:space="preserve">    </w:t>
      </w:r>
      <w:proofErr w:type="gramStart"/>
      <w:r w:rsidRPr="004B279D">
        <w:t xml:space="preserve">   (</w:t>
      </w:r>
      <w:proofErr w:type="gramEnd"/>
      <w:r w:rsidRPr="004B279D">
        <w:t>fl.1494-1505)</w:t>
      </w:r>
    </w:p>
    <w:p w14:paraId="5FCAEDED" w14:textId="77777777" w:rsidR="009F42FB" w:rsidRPr="004B279D" w:rsidRDefault="009F42FB" w:rsidP="009F42FB">
      <w:pPr>
        <w:pStyle w:val="NoSpacing"/>
      </w:pPr>
    </w:p>
    <w:p w14:paraId="071693A3" w14:textId="77777777" w:rsidR="009F42FB" w:rsidRPr="004B279D" w:rsidRDefault="009F42FB" w:rsidP="009F42FB">
      <w:pPr>
        <w:pStyle w:val="NoSpacing"/>
      </w:pPr>
    </w:p>
    <w:p w14:paraId="082A9555" w14:textId="77777777" w:rsidR="009F42FB" w:rsidRPr="004B279D" w:rsidRDefault="009F42FB" w:rsidP="009F42FB">
      <w:pPr>
        <w:pStyle w:val="NoSpacing"/>
      </w:pPr>
      <w:r w:rsidRPr="004B279D">
        <w:t xml:space="preserve">   1494-1505</w:t>
      </w:r>
      <w:r w:rsidRPr="004B279D">
        <w:tab/>
        <w:t>He was Clerk of the Peace for Norfolk.</w:t>
      </w:r>
    </w:p>
    <w:p w14:paraId="64AF8B6F" w14:textId="77777777" w:rsidR="009F42FB" w:rsidRPr="004B279D" w:rsidRDefault="009F42FB" w:rsidP="009F42FB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D850BF3" w14:textId="77777777" w:rsidR="009F42FB" w:rsidRPr="004B279D" w:rsidRDefault="009F42FB" w:rsidP="009F42FB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p.137)</w:t>
      </w:r>
    </w:p>
    <w:p w14:paraId="34282EF6" w14:textId="77777777" w:rsidR="009F42FB" w:rsidRPr="004B279D" w:rsidRDefault="009F42FB" w:rsidP="009F42F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9E6A5D" w14:textId="77777777" w:rsidR="009F42FB" w:rsidRPr="004B279D" w:rsidRDefault="009F42FB" w:rsidP="009F42F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6320D7" w14:textId="77777777" w:rsidR="009F42FB" w:rsidRPr="004B279D" w:rsidRDefault="009F42FB" w:rsidP="009F42FB">
      <w:pPr>
        <w:pStyle w:val="NoSpacing"/>
      </w:pPr>
      <w:r w:rsidRPr="004B279D">
        <w:t>18 September 2018</w:t>
      </w:r>
    </w:p>
    <w:p w14:paraId="6B4735B6" w14:textId="77777777" w:rsidR="006B2F86" w:rsidRPr="00E71FC3" w:rsidRDefault="009F42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2093A" w14:textId="77777777" w:rsidR="009F42FB" w:rsidRDefault="009F42FB" w:rsidP="00E71FC3">
      <w:r>
        <w:separator/>
      </w:r>
    </w:p>
  </w:endnote>
  <w:endnote w:type="continuationSeparator" w:id="0">
    <w:p w14:paraId="4A40309C" w14:textId="77777777" w:rsidR="009F42FB" w:rsidRDefault="009F42F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731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46A8D" w14:textId="77777777" w:rsidR="009F42FB" w:rsidRDefault="009F42FB" w:rsidP="00E71FC3">
      <w:r>
        <w:separator/>
      </w:r>
    </w:p>
  </w:footnote>
  <w:footnote w:type="continuationSeparator" w:id="0">
    <w:p w14:paraId="74BC601C" w14:textId="77777777" w:rsidR="009F42FB" w:rsidRDefault="009F42F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FB"/>
    <w:rsid w:val="001A7C09"/>
    <w:rsid w:val="00577BD5"/>
    <w:rsid w:val="00656CBA"/>
    <w:rsid w:val="006A1F77"/>
    <w:rsid w:val="00733BE7"/>
    <w:rsid w:val="009F42F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5614B"/>
  <w15:chartTrackingRefBased/>
  <w15:docId w15:val="{26D04BFC-3644-48C5-A4DC-A7A6795B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42F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2018-12-04T21:30:00Z</dcterms:created>
  <dcterms:modified xsi:type="dcterms:W3CDTF">2018-12-04T21:30:00Z</dcterms:modified>
</cp:coreProperties>
</file>